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FEC4C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KYNGGISLOND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0A78F1CF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West </w:t>
      </w:r>
      <w:proofErr w:type="spellStart"/>
      <w:r>
        <w:rPr>
          <w:rFonts w:cs="Times New Roman"/>
          <w:szCs w:val="24"/>
        </w:rPr>
        <w:t>Habington</w:t>
      </w:r>
      <w:proofErr w:type="spellEnd"/>
      <w:r>
        <w:rPr>
          <w:rFonts w:cs="Times New Roman"/>
          <w:szCs w:val="24"/>
        </w:rPr>
        <w:t>, Devon. Gentleman.</w:t>
      </w:r>
    </w:p>
    <w:p w14:paraId="5CE14FA4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</w:p>
    <w:p w14:paraId="4AB91E52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</w:p>
    <w:p w14:paraId="3ACCFE2A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1450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Ralegh</w:t>
      </w:r>
      <w:proofErr w:type="spellEnd"/>
      <w:r>
        <w:rPr>
          <w:rFonts w:cs="Times New Roman"/>
          <w:szCs w:val="24"/>
        </w:rPr>
        <w:t>(q.v.) brought a plaint of detinue of charters against him.</w:t>
      </w:r>
    </w:p>
    <w:p w14:paraId="653F6AF2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4CF6B003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2ECB44B9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47183AAF" w14:textId="77777777" w:rsidR="001E5D9D" w:rsidRDefault="001E5D9D" w:rsidP="001E5D9D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19 May 2017</w:t>
      </w:r>
    </w:p>
    <w:p w14:paraId="0101DA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86C8" w14:textId="77777777" w:rsidR="001E5D9D" w:rsidRDefault="001E5D9D" w:rsidP="009139A6">
      <w:r>
        <w:separator/>
      </w:r>
    </w:p>
  </w:endnote>
  <w:endnote w:type="continuationSeparator" w:id="0">
    <w:p w14:paraId="1594D1F0" w14:textId="77777777" w:rsidR="001E5D9D" w:rsidRDefault="001E5D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2A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AB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FBD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14408" w14:textId="77777777" w:rsidR="001E5D9D" w:rsidRDefault="001E5D9D" w:rsidP="009139A6">
      <w:r>
        <w:separator/>
      </w:r>
    </w:p>
  </w:footnote>
  <w:footnote w:type="continuationSeparator" w:id="0">
    <w:p w14:paraId="460ED2CC" w14:textId="77777777" w:rsidR="001E5D9D" w:rsidRDefault="001E5D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5FE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C1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747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D9D"/>
    <w:rsid w:val="000666E0"/>
    <w:rsid w:val="001E5D9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CFA68"/>
  <w15:chartTrackingRefBased/>
  <w15:docId w15:val="{FE7E4E36-808E-4CE7-8B07-E86ABA35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1E5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2023-11-29T20:43:00Z</dcterms:created>
  <dcterms:modified xsi:type="dcterms:W3CDTF">2023-11-29T20:44:00Z</dcterms:modified>
</cp:coreProperties>
</file>